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2BB7" w14:textId="6FB99642" w:rsidR="00BE4A6E" w:rsidRPr="00666380" w:rsidRDefault="00BE4A6E" w:rsidP="003E1A38">
      <w:pPr>
        <w:rPr>
          <w:rFonts w:cs="Arial"/>
        </w:rPr>
      </w:pPr>
      <w:r w:rsidRPr="00666380">
        <w:rPr>
          <w:rFonts w:cs="Arial"/>
        </w:rPr>
        <w:t>Številka:</w:t>
      </w:r>
      <w:r w:rsidR="00263C26" w:rsidRPr="00666380">
        <w:rPr>
          <w:rFonts w:cs="Arial"/>
        </w:rPr>
        <w:t xml:space="preserve"> </w:t>
      </w:r>
      <w:r w:rsidR="00535A26" w:rsidRPr="00666380">
        <w:rPr>
          <w:rFonts w:cs="Arial"/>
        </w:rPr>
        <w:t>4300-000</w:t>
      </w:r>
      <w:r w:rsidR="00666380" w:rsidRPr="00666380">
        <w:rPr>
          <w:rFonts w:cs="Arial"/>
        </w:rPr>
        <w:t>3</w:t>
      </w:r>
      <w:r w:rsidR="00535A26" w:rsidRPr="00666380">
        <w:rPr>
          <w:rFonts w:cs="Arial"/>
        </w:rPr>
        <w:t>/202</w:t>
      </w:r>
      <w:r w:rsidR="00666380" w:rsidRPr="00666380">
        <w:rPr>
          <w:rFonts w:cs="Arial"/>
        </w:rPr>
        <w:t>6</w:t>
      </w:r>
      <w:r w:rsidR="00535A26" w:rsidRPr="00666380">
        <w:rPr>
          <w:rFonts w:cs="Arial"/>
        </w:rPr>
        <w:t>-2</w:t>
      </w:r>
    </w:p>
    <w:p w14:paraId="08076AC8" w14:textId="15A96D2F" w:rsidR="00EC4DF2" w:rsidRPr="006A4216" w:rsidRDefault="003E1A38" w:rsidP="00EC4DF2">
      <w:pPr>
        <w:rPr>
          <w:rFonts w:cs="Arial"/>
        </w:rPr>
      </w:pPr>
      <w:r w:rsidRPr="00666380">
        <w:rPr>
          <w:rFonts w:cs="Arial"/>
        </w:rPr>
        <w:t>JN</w:t>
      </w:r>
      <w:r w:rsidR="006A4216" w:rsidRPr="00666380">
        <w:rPr>
          <w:rFonts w:cs="Arial"/>
        </w:rPr>
        <w:t xml:space="preserve"> BR</w:t>
      </w:r>
      <w:r w:rsidRPr="00666380">
        <w:rPr>
          <w:rFonts w:cs="Arial"/>
        </w:rPr>
        <w:t>:</w:t>
      </w:r>
      <w:r w:rsidR="00263C26" w:rsidRPr="00666380">
        <w:rPr>
          <w:rFonts w:cs="Arial"/>
        </w:rPr>
        <w:t xml:space="preserve"> </w:t>
      </w:r>
      <w:r w:rsidR="003363E8" w:rsidRPr="00666380">
        <w:rPr>
          <w:rFonts w:cs="Arial"/>
        </w:rPr>
        <w:t>202</w:t>
      </w:r>
      <w:r w:rsidR="00666380" w:rsidRPr="00666380">
        <w:rPr>
          <w:rFonts w:cs="Arial"/>
        </w:rPr>
        <w:t>6</w:t>
      </w:r>
      <w:r w:rsidR="003363E8" w:rsidRPr="00666380">
        <w:rPr>
          <w:rFonts w:cs="Arial"/>
        </w:rPr>
        <w:t>-</w:t>
      </w:r>
      <w:r w:rsidR="00666380" w:rsidRPr="00666380">
        <w:rPr>
          <w:rFonts w:cs="Arial"/>
        </w:rPr>
        <w:t>235</w:t>
      </w:r>
    </w:p>
    <w:p w14:paraId="1A6FE644" w14:textId="33BE55BF" w:rsidR="00144B8D" w:rsidRPr="006A4216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E016F0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5"/>
        <w:gridCol w:w="3894"/>
        <w:gridCol w:w="1560"/>
        <w:gridCol w:w="2551"/>
        <w:gridCol w:w="1709"/>
        <w:gridCol w:w="2685"/>
        <w:gridCol w:w="1777"/>
      </w:tblGrid>
      <w:tr w:rsidR="003D0D5D" w:rsidRPr="006A4216" w14:paraId="27A5A52F" w14:textId="77777777" w:rsidTr="00263C26">
        <w:trPr>
          <w:gridAfter w:val="1"/>
          <w:wAfter w:w="1777" w:type="dxa"/>
          <w:trHeight w:val="311"/>
        </w:trPr>
        <w:tc>
          <w:tcPr>
            <w:tcW w:w="1875" w:type="dxa"/>
            <w:vAlign w:val="center"/>
          </w:tcPr>
          <w:p w14:paraId="51A0F7FA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3894" w:type="dxa"/>
            <w:vAlign w:val="center"/>
          </w:tcPr>
          <w:p w14:paraId="35905876" w14:textId="4F3445BC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560" w:type="dxa"/>
            <w:vAlign w:val="center"/>
          </w:tcPr>
          <w:p w14:paraId="2B12C3AE" w14:textId="6649BACE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551" w:type="dxa"/>
            <w:vAlign w:val="center"/>
          </w:tcPr>
          <w:p w14:paraId="09E9B73E" w14:textId="7457606D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709" w:type="dxa"/>
          </w:tcPr>
          <w:p w14:paraId="66276E82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685" w:type="dxa"/>
            <w:vAlign w:val="center"/>
          </w:tcPr>
          <w:p w14:paraId="11C758C8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63C26" w:rsidRPr="006A4216" w14:paraId="229A3EFB" w14:textId="77777777" w:rsidTr="00263C26">
        <w:trPr>
          <w:gridAfter w:val="1"/>
          <w:wAfter w:w="1777" w:type="dxa"/>
          <w:trHeight w:val="567"/>
        </w:trPr>
        <w:tc>
          <w:tcPr>
            <w:tcW w:w="1875" w:type="dxa"/>
          </w:tcPr>
          <w:p w14:paraId="18BEBC37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3894" w:type="dxa"/>
            <w:vAlign w:val="center"/>
          </w:tcPr>
          <w:p w14:paraId="68475009" w14:textId="77777777" w:rsidR="00263C26" w:rsidRPr="006A4216" w:rsidRDefault="00263C26" w:rsidP="00AC7641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560" w:type="dxa"/>
            <w:vAlign w:val="center"/>
          </w:tcPr>
          <w:p w14:paraId="6531F966" w14:textId="77777777" w:rsidR="00263C26" w:rsidRDefault="00263C26" w:rsidP="00515523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Vrsta del</w:t>
            </w:r>
          </w:p>
          <w:p w14:paraId="12D6631B" w14:textId="4DE9AA5D" w:rsidR="00263C26" w:rsidRPr="003D1D27" w:rsidRDefault="00263C26" w:rsidP="00515523">
            <w:pPr>
              <w:jc w:val="center"/>
              <w:rPr>
                <w:i/>
                <w:sz w:val="18"/>
                <w:szCs w:val="18"/>
              </w:rPr>
            </w:pPr>
            <w:r w:rsidRPr="003D1D27">
              <w:rPr>
                <w:i/>
                <w:color w:val="A6A6A6" w:themeColor="background1" w:themeShade="A6"/>
                <w:sz w:val="18"/>
                <w:szCs w:val="18"/>
              </w:rPr>
              <w:t>/ki ga bo izvedlo sodelujoče podjetje/</w:t>
            </w:r>
          </w:p>
        </w:tc>
        <w:tc>
          <w:tcPr>
            <w:tcW w:w="2551" w:type="dxa"/>
            <w:vAlign w:val="center"/>
          </w:tcPr>
          <w:p w14:paraId="45A4C39F" w14:textId="002E00C7" w:rsidR="00263C26" w:rsidRPr="006A4216" w:rsidRDefault="00786D0A" w:rsidP="003D1D27">
            <w:pPr>
              <w:jc w:val="center"/>
              <w:rPr>
                <w:sz w:val="20"/>
                <w:szCs w:val="20"/>
              </w:rPr>
            </w:pPr>
            <w:r w:rsidRPr="00ED3A7A">
              <w:rPr>
                <w:sz w:val="20"/>
                <w:szCs w:val="20"/>
              </w:rPr>
              <w:t>Delež, ki bo izveden s strani sodelujočega podjetja</w:t>
            </w:r>
            <w:r w:rsidRPr="006A42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14:paraId="5FC67321" w14:textId="77777777" w:rsidR="00263C26" w:rsidRDefault="00263C26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5CF1892C" w14:textId="578DFE68" w:rsidR="00263C26" w:rsidRPr="006A4216" w:rsidRDefault="00572E72" w:rsidP="00E526FC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, izpolni se samo za </w:t>
            </w:r>
            <w:proofErr w:type="spellStart"/>
            <w:r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685" w:type="dxa"/>
            <w:vAlign w:val="center"/>
          </w:tcPr>
          <w:p w14:paraId="7C57A568" w14:textId="77777777" w:rsidR="00263C26" w:rsidRPr="0073420D" w:rsidRDefault="00263C26" w:rsidP="003D1D2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49717E24" w:rsidR="00263C26" w:rsidRPr="006A4216" w:rsidRDefault="00263C26" w:rsidP="003D1D27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63C26" w:rsidRPr="006A4216" w14:paraId="53837B44" w14:textId="77777777" w:rsidTr="00271CA1">
        <w:trPr>
          <w:gridAfter w:val="1"/>
          <w:wAfter w:w="1777" w:type="dxa"/>
          <w:trHeight w:val="293"/>
        </w:trPr>
        <w:tc>
          <w:tcPr>
            <w:tcW w:w="1875" w:type="dxa"/>
            <w:vAlign w:val="center"/>
          </w:tcPr>
          <w:p w14:paraId="19FD8728" w14:textId="77777777" w:rsidR="00263C26" w:rsidRDefault="00263C26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  <w:p w14:paraId="126ED7F0" w14:textId="77777777" w:rsidR="00D67312" w:rsidRPr="006A4216" w:rsidRDefault="00D67312" w:rsidP="00AC7641">
            <w:pPr>
              <w:rPr>
                <w:sz w:val="20"/>
                <w:szCs w:val="20"/>
              </w:rPr>
            </w:pPr>
          </w:p>
        </w:tc>
        <w:tc>
          <w:tcPr>
            <w:tcW w:w="3894" w:type="dxa"/>
          </w:tcPr>
          <w:p w14:paraId="415EC0DE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B19E4B4" w14:textId="23C67E5D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B67C859" w14:textId="4B34AD13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EAAAA" w:themeFill="background2" w:themeFillShade="BF"/>
          </w:tcPr>
          <w:p w14:paraId="377DDB05" w14:textId="52F3C20B" w:rsidR="00263C26" w:rsidRPr="006A4216" w:rsidRDefault="00263C26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6A6A6" w:themeFill="background1" w:themeFillShade="A6"/>
          </w:tcPr>
          <w:p w14:paraId="72481CBD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</w:tr>
      <w:tr w:rsidR="00263C26" w:rsidRPr="006A4216" w14:paraId="6D557EC5" w14:textId="77777777" w:rsidTr="00263C26">
        <w:trPr>
          <w:gridAfter w:val="1"/>
          <w:wAfter w:w="1777" w:type="dxa"/>
          <w:trHeight w:val="283"/>
        </w:trPr>
        <w:tc>
          <w:tcPr>
            <w:tcW w:w="1875" w:type="dxa"/>
            <w:vAlign w:val="center"/>
          </w:tcPr>
          <w:p w14:paraId="081FC352" w14:textId="77777777" w:rsidR="00263C26" w:rsidRDefault="00263C26" w:rsidP="00AC7641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  <w:p w14:paraId="761CBC3D" w14:textId="77777777" w:rsidR="00D67312" w:rsidRPr="006A4216" w:rsidRDefault="00D67312" w:rsidP="00AC7641">
            <w:pPr>
              <w:rPr>
                <w:sz w:val="20"/>
                <w:szCs w:val="20"/>
              </w:rPr>
            </w:pPr>
          </w:p>
        </w:tc>
        <w:tc>
          <w:tcPr>
            <w:tcW w:w="3894" w:type="dxa"/>
          </w:tcPr>
          <w:p w14:paraId="476E5683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EF9BE39" w14:textId="1124A3D8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E037A5A" w14:textId="488E7BFD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14:paraId="6679D364" w14:textId="6BCDD473" w:rsidR="00263C26" w:rsidRPr="006A4216" w:rsidRDefault="00263C26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</w:tcPr>
          <w:p w14:paraId="6AAF978A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</w:tr>
      <w:tr w:rsidR="00263C26" w:rsidRPr="006A4216" w14:paraId="191FBFF4" w14:textId="77777777" w:rsidTr="00263C26">
        <w:trPr>
          <w:gridAfter w:val="1"/>
          <w:wAfter w:w="1777" w:type="dxa"/>
          <w:trHeight w:val="273"/>
        </w:trPr>
        <w:tc>
          <w:tcPr>
            <w:tcW w:w="1875" w:type="dxa"/>
            <w:vAlign w:val="center"/>
          </w:tcPr>
          <w:p w14:paraId="79B9E535" w14:textId="77777777" w:rsidR="00263C26" w:rsidRDefault="00263C26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  <w:p w14:paraId="03ED2C27" w14:textId="77777777" w:rsidR="00D67312" w:rsidRPr="006A4216" w:rsidRDefault="00D67312" w:rsidP="00AC7641">
            <w:pPr>
              <w:rPr>
                <w:sz w:val="20"/>
                <w:szCs w:val="20"/>
              </w:rPr>
            </w:pPr>
          </w:p>
        </w:tc>
        <w:tc>
          <w:tcPr>
            <w:tcW w:w="3894" w:type="dxa"/>
          </w:tcPr>
          <w:p w14:paraId="3CC38CE4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500CD90" w14:textId="4B36D1D1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ADAD2C5" w14:textId="70EF9BCD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14:paraId="37D4B804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  <w:tc>
          <w:tcPr>
            <w:tcW w:w="2685" w:type="dxa"/>
          </w:tcPr>
          <w:p w14:paraId="76A45362" w14:textId="77777777" w:rsidR="00263C26" w:rsidRPr="006A4216" w:rsidRDefault="00263C26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4F415D69" w14:textId="77777777" w:rsidTr="00263C26">
        <w:trPr>
          <w:trHeight w:val="271"/>
        </w:trPr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6A4216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389F2E0F" w14:textId="77777777" w:rsidR="00342FF8" w:rsidRDefault="003D1D27" w:rsidP="00342FF8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</w:p>
          <w:p w14:paraId="4239A9C3" w14:textId="6EAE87DD" w:rsidR="003D0D5D" w:rsidRPr="006A4216" w:rsidRDefault="003D1D27" w:rsidP="00342FF8">
            <w:pPr>
              <w:rPr>
                <w:sz w:val="20"/>
                <w:szCs w:val="20"/>
              </w:rPr>
            </w:pPr>
            <w:r w:rsidRPr="00D67312">
              <w:rPr>
                <w:i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0D67312">
              <w:rPr>
                <w:i/>
                <w:color w:val="000000" w:themeColor="text1"/>
                <w:sz w:val="18"/>
                <w:szCs w:val="18"/>
              </w:rPr>
              <w:t>max</w:t>
            </w:r>
            <w:proofErr w:type="spellEnd"/>
            <w:r w:rsidRPr="00D67312">
              <w:rPr>
                <w:i/>
                <w:color w:val="000000" w:themeColor="text1"/>
                <w:sz w:val="18"/>
                <w:szCs w:val="18"/>
              </w:rPr>
              <w:t>. 100%)</w:t>
            </w:r>
            <w:r w:rsidRPr="00D67312">
              <w:rPr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932744F" w14:textId="3208E23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617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AD522B4" w14:textId="77777777" w:rsidR="003D1D27" w:rsidRPr="002F7CAF" w:rsidRDefault="003D1D27" w:rsidP="003D1D27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7DA115B3" w14:textId="77777777" w:rsidR="003D1D27" w:rsidRPr="002F7CAF" w:rsidRDefault="003D1D27" w:rsidP="003D1D27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27CA6AB7" w14:textId="77777777" w:rsidR="003D1D27" w:rsidRPr="002F7CAF" w:rsidRDefault="003D1D27" w:rsidP="003D1D27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B6CBD88" w14:textId="77777777" w:rsidR="003D1D27" w:rsidRPr="002F7CAF" w:rsidRDefault="003D1D27" w:rsidP="003D1D27">
      <w:pPr>
        <w:ind w:left="360" w:right="7"/>
        <w:jc w:val="both"/>
        <w:rPr>
          <w:rFonts w:cs="Arial"/>
          <w:sz w:val="18"/>
          <w:szCs w:val="18"/>
        </w:rPr>
      </w:pPr>
    </w:p>
    <w:p w14:paraId="35AFD616" w14:textId="77777777" w:rsidR="003D1D27" w:rsidRPr="006A4216" w:rsidRDefault="003D1D27" w:rsidP="003D1D27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35B4CF01" w14:textId="77777777" w:rsidR="003D1D27" w:rsidRPr="00F17503" w:rsidRDefault="003D1D27" w:rsidP="003D1D27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74761800" w14:textId="77777777" w:rsidR="003D1D27" w:rsidRPr="006A4216" w:rsidRDefault="003D1D27" w:rsidP="003D1D27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7183B281" w14:textId="77777777" w:rsidR="003D1D27" w:rsidRPr="00184A22" w:rsidRDefault="003D1D27" w:rsidP="003D1D27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6463FE77" w14:textId="77777777" w:rsidR="003D1D27" w:rsidRPr="00EF5632" w:rsidRDefault="003D1D27" w:rsidP="003D1D27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6B2601F4" w14:textId="77777777" w:rsidR="003D1D27" w:rsidRPr="00F17503" w:rsidRDefault="003D1D27" w:rsidP="003D1D27">
      <w:pPr>
        <w:pStyle w:val="Pripombabesedilo"/>
        <w:ind w:left="357"/>
        <w:rPr>
          <w:rFonts w:cs="Arial"/>
          <w:sz w:val="18"/>
          <w:szCs w:val="18"/>
        </w:rPr>
      </w:pPr>
    </w:p>
    <w:p w14:paraId="2C25EEF8" w14:textId="77777777" w:rsidR="003D1D27" w:rsidRPr="00EF5632" w:rsidRDefault="003D1D27" w:rsidP="003D1D27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464D675A" w14:textId="77777777" w:rsidR="003D1D27" w:rsidRDefault="003D1D27" w:rsidP="003D1D27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2282B792" w14:textId="77777777" w:rsidR="003D1D27" w:rsidRDefault="003D1D27" w:rsidP="003D1D27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BC927A5" w14:textId="77777777" w:rsidR="003D1D27" w:rsidRDefault="003D1D27" w:rsidP="003D1D27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0E05D209" w:rsidR="00ED5254" w:rsidRPr="003D0D5D" w:rsidRDefault="003D1D27" w:rsidP="003D1D27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3D0D5D" w:rsidSect="00D67312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5E791" w14:textId="77777777" w:rsidR="001D1FA2" w:rsidRDefault="001D1FA2">
      <w:r>
        <w:separator/>
      </w:r>
    </w:p>
  </w:endnote>
  <w:endnote w:type="continuationSeparator" w:id="0">
    <w:p w14:paraId="2ABD637B" w14:textId="77777777" w:rsidR="001D1FA2" w:rsidRDefault="001D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31ABF02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63C2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63C2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0DEE1D9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29FB8B1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9366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9366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1F9E" w14:textId="77777777" w:rsidR="001D1FA2" w:rsidRDefault="001D1FA2">
      <w:r>
        <w:separator/>
      </w:r>
    </w:p>
  </w:footnote>
  <w:footnote w:type="continuationSeparator" w:id="0">
    <w:p w14:paraId="73E975D5" w14:textId="77777777" w:rsidR="001D1FA2" w:rsidRDefault="001D1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621047338" name="Slika 62104733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F7387B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03E04911" w:rsidR="00C0552D" w:rsidRPr="00F7387B" w:rsidRDefault="00F7387B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F7387B">
            <w:rPr>
              <w:rFonts w:cs="Arial"/>
              <w:color w:val="000000"/>
              <w:sz w:val="16"/>
              <w:szCs w:val="16"/>
            </w:rPr>
            <w:t>NMV</w:t>
          </w:r>
          <w:r w:rsidR="00195D2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2415A">
            <w:rPr>
              <w:rFonts w:cs="Arial"/>
              <w:color w:val="000000"/>
              <w:sz w:val="16"/>
              <w:szCs w:val="16"/>
            </w:rPr>
            <w:t>-</w:t>
          </w:r>
          <w:r w:rsidR="00195D2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2415A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F7387B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5BF3755C" w:rsidR="00C0552D" w:rsidRPr="00F7387B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F7387B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F7387B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F7387B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F7387B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F0FC871C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0857052">
    <w:abstractNumId w:val="4"/>
  </w:num>
  <w:num w:numId="2" w16cid:durableId="2106338857">
    <w:abstractNumId w:val="6"/>
  </w:num>
  <w:num w:numId="3" w16cid:durableId="785465265">
    <w:abstractNumId w:val="3"/>
  </w:num>
  <w:num w:numId="4" w16cid:durableId="1702778615">
    <w:abstractNumId w:val="1"/>
  </w:num>
  <w:num w:numId="5" w16cid:durableId="1135291237">
    <w:abstractNumId w:val="5"/>
  </w:num>
  <w:num w:numId="6" w16cid:durableId="1293561847">
    <w:abstractNumId w:val="0"/>
  </w:num>
  <w:num w:numId="7" w16cid:durableId="1548294839">
    <w:abstractNumId w:val="9"/>
  </w:num>
  <w:num w:numId="8" w16cid:durableId="1202473739">
    <w:abstractNumId w:val="7"/>
  </w:num>
  <w:num w:numId="9" w16cid:durableId="6831868">
    <w:abstractNumId w:val="2"/>
  </w:num>
  <w:num w:numId="10" w16cid:durableId="211815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57947"/>
    <w:rsid w:val="00081A3F"/>
    <w:rsid w:val="00096243"/>
    <w:rsid w:val="00096BE4"/>
    <w:rsid w:val="00096C58"/>
    <w:rsid w:val="000C23A5"/>
    <w:rsid w:val="000C2E86"/>
    <w:rsid w:val="000C4583"/>
    <w:rsid w:val="000C618C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93660"/>
    <w:rsid w:val="00195D24"/>
    <w:rsid w:val="001A192F"/>
    <w:rsid w:val="001A7BD0"/>
    <w:rsid w:val="001C1EBA"/>
    <w:rsid w:val="001D16E0"/>
    <w:rsid w:val="001D1FA2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63C26"/>
    <w:rsid w:val="002711AE"/>
    <w:rsid w:val="00271CA1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02A7"/>
    <w:rsid w:val="002D6A3C"/>
    <w:rsid w:val="002E1329"/>
    <w:rsid w:val="002E2FD3"/>
    <w:rsid w:val="002E4789"/>
    <w:rsid w:val="002E6B63"/>
    <w:rsid w:val="002F0041"/>
    <w:rsid w:val="002F485D"/>
    <w:rsid w:val="002F68A9"/>
    <w:rsid w:val="00301033"/>
    <w:rsid w:val="00301589"/>
    <w:rsid w:val="00315EE6"/>
    <w:rsid w:val="00324C4C"/>
    <w:rsid w:val="00325D8B"/>
    <w:rsid w:val="00326834"/>
    <w:rsid w:val="003363E8"/>
    <w:rsid w:val="00342FF8"/>
    <w:rsid w:val="0035043A"/>
    <w:rsid w:val="00350B22"/>
    <w:rsid w:val="00357A27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1D27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5A26"/>
    <w:rsid w:val="00537622"/>
    <w:rsid w:val="005608A6"/>
    <w:rsid w:val="005724B4"/>
    <w:rsid w:val="00572E72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0CB"/>
    <w:rsid w:val="006163B7"/>
    <w:rsid w:val="0062415A"/>
    <w:rsid w:val="006315C1"/>
    <w:rsid w:val="0065152F"/>
    <w:rsid w:val="00652A92"/>
    <w:rsid w:val="00662D8F"/>
    <w:rsid w:val="0066332D"/>
    <w:rsid w:val="00666380"/>
    <w:rsid w:val="00670A28"/>
    <w:rsid w:val="00670D1D"/>
    <w:rsid w:val="00695AB6"/>
    <w:rsid w:val="006A4216"/>
    <w:rsid w:val="006D42E9"/>
    <w:rsid w:val="006D59F7"/>
    <w:rsid w:val="006E321C"/>
    <w:rsid w:val="006E377F"/>
    <w:rsid w:val="006F44F5"/>
    <w:rsid w:val="006F758E"/>
    <w:rsid w:val="007033C0"/>
    <w:rsid w:val="007345D8"/>
    <w:rsid w:val="00741DF3"/>
    <w:rsid w:val="00743912"/>
    <w:rsid w:val="007464C0"/>
    <w:rsid w:val="00764E83"/>
    <w:rsid w:val="00767A5A"/>
    <w:rsid w:val="0077067D"/>
    <w:rsid w:val="00780396"/>
    <w:rsid w:val="0078319E"/>
    <w:rsid w:val="00783525"/>
    <w:rsid w:val="00786D0A"/>
    <w:rsid w:val="00797F61"/>
    <w:rsid w:val="007A06A8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4FB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4A6E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425E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67312"/>
    <w:rsid w:val="00D707B4"/>
    <w:rsid w:val="00D7309B"/>
    <w:rsid w:val="00D77C8B"/>
    <w:rsid w:val="00D802C6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16F0"/>
    <w:rsid w:val="00E029F3"/>
    <w:rsid w:val="00E02C2C"/>
    <w:rsid w:val="00E0340C"/>
    <w:rsid w:val="00E1147E"/>
    <w:rsid w:val="00E132FB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387B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33F3"/>
    <w:rsid w:val="00FD6770"/>
    <w:rsid w:val="00FE34E9"/>
    <w:rsid w:val="00FE6A48"/>
    <w:rsid w:val="00FF1B9E"/>
    <w:rsid w:val="00FF1C9D"/>
    <w:rsid w:val="5783A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AA0848-D400-4CCB-BEBC-E5E9E9D52C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9185B0-6DA3-4D07-874A-95C16E8B3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503CE-55DC-4E54-80C0-533522CAC6A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2A6E15E5-3423-4C6C-B286-FAD9D8CB03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23</TotalTime>
  <Pages>1</Pages>
  <Words>254</Words>
  <Characters>1451</Characters>
  <Application>Microsoft Office Word</Application>
  <DocSecurity>0</DocSecurity>
  <Lines>12</Lines>
  <Paragraphs>3</Paragraphs>
  <ScaleCrop>false</ScaleCrop>
  <Company>ZRSBR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18</cp:revision>
  <cp:lastPrinted>2016-06-20T06:28:00Z</cp:lastPrinted>
  <dcterms:created xsi:type="dcterms:W3CDTF">2016-05-31T11:25:00Z</dcterms:created>
  <dcterms:modified xsi:type="dcterms:W3CDTF">2026-06-09T08:57:00Z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